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16593" w14:textId="77777777" w:rsidR="00010880" w:rsidRDefault="00010880" w:rsidP="000108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PLAYTER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d.ca.1479)</w:t>
      </w:r>
    </w:p>
    <w:p w14:paraId="21226B82" w14:textId="77777777" w:rsidR="00010880" w:rsidRDefault="00010880" w:rsidP="00010880">
      <w:pPr>
        <w:pStyle w:val="NoSpacing"/>
        <w:rPr>
          <w:rFonts w:cs="Times New Roman"/>
          <w:szCs w:val="24"/>
        </w:rPr>
      </w:pPr>
    </w:p>
    <w:p w14:paraId="4083148F" w14:textId="77777777" w:rsidR="00010880" w:rsidRDefault="00010880" w:rsidP="00010880">
      <w:pPr>
        <w:pStyle w:val="NoSpacing"/>
        <w:rPr>
          <w:rFonts w:cs="Times New Roman"/>
          <w:szCs w:val="24"/>
        </w:rPr>
      </w:pPr>
    </w:p>
    <w:p w14:paraId="7FB8883A" w14:textId="77777777" w:rsidR="00010880" w:rsidRDefault="00010880" w:rsidP="000108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Sep.1479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Norfolk.</w:t>
      </w:r>
    </w:p>
    <w:p w14:paraId="654F0C29" w14:textId="77777777" w:rsidR="00010880" w:rsidRDefault="00010880" w:rsidP="000108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1471-85 p.174)</w:t>
      </w:r>
    </w:p>
    <w:p w14:paraId="24925ABC" w14:textId="77777777" w:rsidR="00010880" w:rsidRDefault="00010880" w:rsidP="00010880">
      <w:pPr>
        <w:pStyle w:val="NoSpacing"/>
        <w:rPr>
          <w:rFonts w:cs="Times New Roman"/>
          <w:szCs w:val="24"/>
        </w:rPr>
      </w:pPr>
    </w:p>
    <w:p w14:paraId="1DAFAFF9" w14:textId="77777777" w:rsidR="00010880" w:rsidRDefault="00010880" w:rsidP="00010880">
      <w:pPr>
        <w:pStyle w:val="NoSpacing"/>
        <w:rPr>
          <w:rFonts w:cs="Times New Roman"/>
          <w:szCs w:val="24"/>
        </w:rPr>
      </w:pPr>
    </w:p>
    <w:p w14:paraId="77FE967B" w14:textId="77777777" w:rsidR="00010880" w:rsidRPr="00DD085A" w:rsidRDefault="00010880" w:rsidP="000108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November 2023</w:t>
      </w:r>
    </w:p>
    <w:p w14:paraId="670FD24A" w14:textId="7CDFE145" w:rsidR="00BA00AB" w:rsidRPr="00010880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0108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C0AB" w14:textId="77777777" w:rsidR="00010880" w:rsidRDefault="00010880" w:rsidP="009139A6">
      <w:r>
        <w:separator/>
      </w:r>
    </w:p>
  </w:endnote>
  <w:endnote w:type="continuationSeparator" w:id="0">
    <w:p w14:paraId="5DAB364A" w14:textId="77777777" w:rsidR="00010880" w:rsidRDefault="000108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3D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B3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9D0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35ACA" w14:textId="77777777" w:rsidR="00010880" w:rsidRDefault="00010880" w:rsidP="009139A6">
      <w:r>
        <w:separator/>
      </w:r>
    </w:p>
  </w:footnote>
  <w:footnote w:type="continuationSeparator" w:id="0">
    <w:p w14:paraId="52784655" w14:textId="77777777" w:rsidR="00010880" w:rsidRDefault="000108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C4C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0D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310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80"/>
    <w:rsid w:val="0001088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BAB0E"/>
  <w15:chartTrackingRefBased/>
  <w15:docId w15:val="{3D1A87F9-127F-421D-A513-0BDAA7FC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2023-11-15T21:16:00Z</dcterms:created>
  <dcterms:modified xsi:type="dcterms:W3CDTF">2023-11-15T21:16:00Z</dcterms:modified>
</cp:coreProperties>
</file>